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00C1B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BAYNBRIDGE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3A2D2999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1A1987D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63DF4E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7AA2C2" w14:textId="77777777" w:rsidR="00100800" w:rsidRDefault="00100800" w:rsidP="00100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CC2A3C7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211BEB7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CE5FE1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40F5B5" w14:textId="77777777" w:rsidR="00100800" w:rsidRDefault="00100800" w:rsidP="001008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6BCC32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FD0FA" w14:textId="77777777" w:rsidR="00100800" w:rsidRDefault="00100800" w:rsidP="009139A6">
      <w:r>
        <w:separator/>
      </w:r>
    </w:p>
  </w:endnote>
  <w:endnote w:type="continuationSeparator" w:id="0">
    <w:p w14:paraId="3AA4D076" w14:textId="77777777" w:rsidR="00100800" w:rsidRDefault="001008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CAA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54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1E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42653" w14:textId="77777777" w:rsidR="00100800" w:rsidRDefault="00100800" w:rsidP="009139A6">
      <w:r>
        <w:separator/>
      </w:r>
    </w:p>
  </w:footnote>
  <w:footnote w:type="continuationSeparator" w:id="0">
    <w:p w14:paraId="018278F5" w14:textId="77777777" w:rsidR="00100800" w:rsidRDefault="001008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8CC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E7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9B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800"/>
    <w:rsid w:val="000666E0"/>
    <w:rsid w:val="0010080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DA5AE"/>
  <w15:chartTrackingRefBased/>
  <w15:docId w15:val="{E7CC1071-F66A-4264-A6B3-9E562558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008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2022-04-22T19:23:00Z</dcterms:created>
  <dcterms:modified xsi:type="dcterms:W3CDTF">2022-04-22T19:24:00Z</dcterms:modified>
</cp:coreProperties>
</file>